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37E51B" w14:textId="77777777" w:rsidR="00810E8B" w:rsidRDefault="00810E8B" w:rsidP="00810E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SOMER</w:t>
      </w:r>
      <w:r>
        <w:rPr>
          <w:rFonts w:ascii="Times New Roman" w:hAnsi="Times New Roman" w:cs="Times New Roman"/>
        </w:rPr>
        <w:t xml:space="preserve">      (fl.1483)</w:t>
      </w:r>
    </w:p>
    <w:p w14:paraId="6E5CE831" w14:textId="77777777" w:rsidR="00810E8B" w:rsidRDefault="00810E8B" w:rsidP="00810E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Ashburton, Devon. Fuller.</w:t>
      </w:r>
    </w:p>
    <w:p w14:paraId="7D448028" w14:textId="77777777" w:rsidR="00810E8B" w:rsidRDefault="00810E8B" w:rsidP="00810E8B">
      <w:pPr>
        <w:rPr>
          <w:rFonts w:ascii="Times New Roman" w:hAnsi="Times New Roman" w:cs="Times New Roman"/>
        </w:rPr>
      </w:pPr>
    </w:p>
    <w:p w14:paraId="47F56F26" w14:textId="77777777" w:rsidR="00810E8B" w:rsidRDefault="00810E8B" w:rsidP="00810E8B">
      <w:pPr>
        <w:rPr>
          <w:rFonts w:ascii="Times New Roman" w:hAnsi="Times New Roman" w:cs="Times New Roman"/>
        </w:rPr>
      </w:pPr>
    </w:p>
    <w:p w14:paraId="2DB5DEF2" w14:textId="77777777" w:rsidR="00810E8B" w:rsidRDefault="00810E8B" w:rsidP="00810E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Chubbe</w:t>
      </w:r>
      <w:proofErr w:type="spellEnd"/>
      <w:r>
        <w:rPr>
          <w:rFonts w:ascii="Times New Roman" w:hAnsi="Times New Roman" w:cs="Times New Roman"/>
        </w:rPr>
        <w:t xml:space="preserve">(q.v.) brought a plaint of trespass against him, William </w:t>
      </w:r>
    </w:p>
    <w:p w14:paraId="3536B119" w14:textId="77777777" w:rsidR="00810E8B" w:rsidRDefault="00810E8B" w:rsidP="00810E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Hele of </w:t>
      </w:r>
      <w:proofErr w:type="spellStart"/>
      <w:r>
        <w:rPr>
          <w:rFonts w:ascii="Times New Roman" w:hAnsi="Times New Roman" w:cs="Times New Roman"/>
        </w:rPr>
        <w:t>Cornwood</w:t>
      </w:r>
      <w:proofErr w:type="spellEnd"/>
      <w:r>
        <w:rPr>
          <w:rFonts w:ascii="Times New Roman" w:hAnsi="Times New Roman" w:cs="Times New Roman"/>
        </w:rPr>
        <w:t>(q.v.) and William Leche of Ashburton(q.v.).</w:t>
      </w:r>
    </w:p>
    <w:p w14:paraId="0E34D4FE" w14:textId="77777777" w:rsidR="00810E8B" w:rsidRDefault="00810E8B" w:rsidP="00810E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1BDBBDA3" w14:textId="77777777" w:rsidR="00810E8B" w:rsidRDefault="00810E8B" w:rsidP="00810E8B">
      <w:pPr>
        <w:rPr>
          <w:rFonts w:ascii="Times New Roman" w:hAnsi="Times New Roman" w:cs="Times New Roman"/>
        </w:rPr>
      </w:pPr>
    </w:p>
    <w:p w14:paraId="5806D3E1" w14:textId="77777777" w:rsidR="00810E8B" w:rsidRDefault="00810E8B" w:rsidP="00810E8B">
      <w:pPr>
        <w:rPr>
          <w:rFonts w:ascii="Times New Roman" w:hAnsi="Times New Roman" w:cs="Times New Roman"/>
        </w:rPr>
      </w:pPr>
    </w:p>
    <w:p w14:paraId="18FB4B63" w14:textId="77777777" w:rsidR="00810E8B" w:rsidRDefault="00810E8B" w:rsidP="00810E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July 2019</w:t>
      </w:r>
    </w:p>
    <w:p w14:paraId="12A668D7" w14:textId="77777777" w:rsidR="006B2F86" w:rsidRPr="00E71FC3" w:rsidRDefault="00810E8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171EE8" w14:textId="77777777" w:rsidR="00810E8B" w:rsidRDefault="00810E8B" w:rsidP="00E71FC3">
      <w:r>
        <w:separator/>
      </w:r>
    </w:p>
  </w:endnote>
  <w:endnote w:type="continuationSeparator" w:id="0">
    <w:p w14:paraId="0A74500A" w14:textId="77777777" w:rsidR="00810E8B" w:rsidRDefault="00810E8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3400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10AAF8" w14:textId="77777777" w:rsidR="00810E8B" w:rsidRDefault="00810E8B" w:rsidP="00E71FC3">
      <w:r>
        <w:separator/>
      </w:r>
    </w:p>
  </w:footnote>
  <w:footnote w:type="continuationSeparator" w:id="0">
    <w:p w14:paraId="100FFC70" w14:textId="77777777" w:rsidR="00810E8B" w:rsidRDefault="00810E8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E8B"/>
    <w:rsid w:val="001A7C09"/>
    <w:rsid w:val="00577BD5"/>
    <w:rsid w:val="00656CBA"/>
    <w:rsid w:val="006A1F77"/>
    <w:rsid w:val="00733BE7"/>
    <w:rsid w:val="00810E8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853E8"/>
  <w15:chartTrackingRefBased/>
  <w15:docId w15:val="{428830DF-9ADC-49C8-A0F1-6AA24A1F8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0E8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2019-07-17T20:04:00Z</dcterms:created>
  <dcterms:modified xsi:type="dcterms:W3CDTF">2019-07-17T20:04:00Z</dcterms:modified>
</cp:coreProperties>
</file>